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1CE" w:rsidRPr="00EF15DF" w:rsidRDefault="006361CE" w:rsidP="00CE62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15DF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6361CE" w:rsidRPr="00EF15DF" w:rsidRDefault="006361CE" w:rsidP="00CE62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15DF">
        <w:rPr>
          <w:rFonts w:ascii="Times New Roman" w:hAnsi="Times New Roman"/>
          <w:b/>
          <w:sz w:val="28"/>
          <w:szCs w:val="28"/>
        </w:rPr>
        <w:t>к форме федерального статистического наблюдения № 1 – контроль</w:t>
      </w:r>
    </w:p>
    <w:p w:rsidR="006361CE" w:rsidRPr="00EF15DF" w:rsidRDefault="006361CE" w:rsidP="00CE62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15DF">
        <w:rPr>
          <w:rFonts w:ascii="Times New Roman" w:hAnsi="Times New Roman"/>
          <w:b/>
          <w:sz w:val="28"/>
          <w:szCs w:val="28"/>
        </w:rPr>
        <w:t>«Сведения об осуществлении государственного контроля (надзора) и муниципального  контроля»</w:t>
      </w:r>
      <w:r>
        <w:rPr>
          <w:rFonts w:ascii="Times New Roman" w:hAnsi="Times New Roman"/>
          <w:b/>
          <w:sz w:val="28"/>
          <w:szCs w:val="28"/>
        </w:rPr>
        <w:t xml:space="preserve"> за I полугодие 2019</w:t>
      </w:r>
      <w:r w:rsidRPr="00EF15DF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6361CE" w:rsidRPr="00EF15DF" w:rsidRDefault="006361CE" w:rsidP="00EF15DF">
      <w:pPr>
        <w:pStyle w:val="NormalWeb"/>
        <w:spacing w:before="0" w:beforeAutospacing="0" w:after="0" w:afterAutospacing="0"/>
        <w:rPr>
          <w:sz w:val="28"/>
          <w:szCs w:val="28"/>
        </w:rPr>
      </w:pPr>
    </w:p>
    <w:p w:rsidR="006361CE" w:rsidRPr="00EF15DF" w:rsidRDefault="006361CE" w:rsidP="00CE6268">
      <w:pPr>
        <w:pStyle w:val="Con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 w:rsidRPr="00EF15DF">
        <w:rPr>
          <w:rFonts w:ascii="Times New Roman" w:hAnsi="Times New Roman"/>
          <w:sz w:val="28"/>
          <w:szCs w:val="28"/>
        </w:rPr>
        <w:t>В соот</w:t>
      </w:r>
      <w:r>
        <w:rPr>
          <w:rFonts w:ascii="Times New Roman" w:hAnsi="Times New Roman"/>
          <w:sz w:val="28"/>
          <w:szCs w:val="28"/>
        </w:rPr>
        <w:t>ветствии с  Уставом Козихинского</w:t>
      </w:r>
      <w:r w:rsidRPr="00EF15DF">
        <w:rPr>
          <w:rFonts w:ascii="Times New Roman" w:hAnsi="Times New Roman"/>
          <w:sz w:val="28"/>
          <w:szCs w:val="28"/>
        </w:rPr>
        <w:t xml:space="preserve"> сельсовета Ордынского района  Новосибирской области органы местного самоуправления организуют и осуществляют на территории поселения муниципальный контроль по вопросам, предусмотренным федеральными законами.  К отношениям, связанным с осуществлением муниципального контроля, организацией и проведением проверок юридических лиц, индивидуальных предпринимателей, применяются положения Федерального закона от 26 декабря 2008 года N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6361CE" w:rsidRPr="00EF15DF" w:rsidRDefault="006361CE" w:rsidP="004F39AA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</w:p>
    <w:p w:rsidR="006361CE" w:rsidRPr="00EF15DF" w:rsidRDefault="006361CE" w:rsidP="004F39AA">
      <w:pPr>
        <w:pStyle w:val="NormalWeb"/>
        <w:spacing w:before="0" w:beforeAutospacing="0" w:after="0" w:afterAutospacing="0"/>
        <w:jc w:val="center"/>
        <w:rPr>
          <w:b/>
          <w:sz w:val="28"/>
          <w:szCs w:val="28"/>
        </w:rPr>
      </w:pPr>
      <w:r w:rsidRPr="00EF15DF">
        <w:rPr>
          <w:b/>
          <w:sz w:val="28"/>
          <w:szCs w:val="28"/>
        </w:rPr>
        <w:t xml:space="preserve">1. Нормативные акты, применяемые при осуществлении </w:t>
      </w:r>
    </w:p>
    <w:p w:rsidR="006361CE" w:rsidRPr="00EF15DF" w:rsidRDefault="006361CE" w:rsidP="004F39AA">
      <w:pPr>
        <w:pStyle w:val="NormalWeb"/>
        <w:spacing w:before="0" w:beforeAutospacing="0" w:after="0" w:afterAutospacing="0"/>
        <w:jc w:val="center"/>
        <w:rPr>
          <w:b/>
          <w:sz w:val="28"/>
          <w:szCs w:val="28"/>
        </w:rPr>
      </w:pPr>
      <w:r w:rsidRPr="00EF15DF">
        <w:rPr>
          <w:b/>
          <w:sz w:val="28"/>
          <w:szCs w:val="28"/>
        </w:rPr>
        <w:t>муниципального контроля:</w:t>
      </w:r>
    </w:p>
    <w:p w:rsidR="006361CE" w:rsidRPr="00EF15DF" w:rsidRDefault="006361CE" w:rsidP="004F39AA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</w:p>
    <w:p w:rsidR="006361CE" w:rsidRPr="00EF15DF" w:rsidRDefault="006361CE" w:rsidP="00A26130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Муниципальный</w:t>
      </w:r>
      <w:r w:rsidRPr="00EF15DF">
        <w:rPr>
          <w:rFonts w:ascii="Times New Roman" w:hAnsi="Times New Roman"/>
          <w:sz w:val="28"/>
          <w:szCs w:val="28"/>
        </w:rPr>
        <w:t xml:space="preserve"> кон</w:t>
      </w:r>
      <w:r>
        <w:rPr>
          <w:rFonts w:ascii="Times New Roman" w:hAnsi="Times New Roman"/>
          <w:sz w:val="28"/>
          <w:szCs w:val="28"/>
        </w:rPr>
        <w:t>троль на территории Козихинского</w:t>
      </w:r>
      <w:r w:rsidRPr="00EF15DF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осуществляется на основании: </w:t>
      </w:r>
    </w:p>
    <w:p w:rsidR="006361CE" w:rsidRPr="00EF15DF" w:rsidRDefault="006361CE" w:rsidP="00A26130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EF15DF">
        <w:rPr>
          <w:sz w:val="28"/>
          <w:szCs w:val="28"/>
        </w:rPr>
        <w:t xml:space="preserve">-  Земельного кодекса Российской Федерации от 25.10.2001 г. № 136-ФЗ, </w:t>
      </w:r>
    </w:p>
    <w:p w:rsidR="006361CE" w:rsidRPr="00EF15DF" w:rsidRDefault="006361CE" w:rsidP="00A26130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EF15DF">
        <w:rPr>
          <w:sz w:val="28"/>
          <w:szCs w:val="28"/>
        </w:rPr>
        <w:t xml:space="preserve">- Федерального закона от 06.10.2003 г. № 131-ФЗ "Об общих принципах организации местного самоуправления в Российской Федерации", </w:t>
      </w:r>
    </w:p>
    <w:p w:rsidR="006361CE" w:rsidRPr="00EF15DF" w:rsidRDefault="006361CE" w:rsidP="00A26130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EF15DF">
        <w:rPr>
          <w:sz w:val="28"/>
          <w:szCs w:val="28"/>
        </w:rPr>
        <w:t xml:space="preserve">- Кодекса Российской Федерации об административных правонарушениях от 30.12.2001 г. № 195-ФЗ, </w:t>
      </w:r>
    </w:p>
    <w:p w:rsidR="006361CE" w:rsidRPr="00DC41F6" w:rsidRDefault="006361CE" w:rsidP="00A26130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DC41F6">
        <w:rPr>
          <w:sz w:val="28"/>
          <w:szCs w:val="28"/>
        </w:rPr>
        <w:t>- Градостроительного кодекса Российской Федерации от 29.12.2004 г.  № 190-ФЗ,</w:t>
      </w:r>
    </w:p>
    <w:p w:rsidR="006361CE" w:rsidRPr="00DC41F6" w:rsidRDefault="006361CE" w:rsidP="00A26130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DC41F6">
        <w:rPr>
          <w:sz w:val="28"/>
          <w:szCs w:val="28"/>
        </w:rPr>
        <w:t xml:space="preserve"> - Федерального закона от 25.10.2001г. № 137-ФЗ "О введении в действие Земельного кодекса Российской Федерации", </w:t>
      </w:r>
    </w:p>
    <w:p w:rsidR="006361CE" w:rsidRPr="00EF15DF" w:rsidRDefault="006361CE" w:rsidP="00A26130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DC41F6">
        <w:rPr>
          <w:sz w:val="28"/>
          <w:szCs w:val="28"/>
        </w:rPr>
        <w:t>-  Федерального закона от 29.12.2004г. № 191-ФЗ "О введении в действие Градостроительного кодекса Российской Федерации",</w:t>
      </w:r>
      <w:r w:rsidRPr="00EF15DF">
        <w:rPr>
          <w:sz w:val="28"/>
          <w:szCs w:val="28"/>
        </w:rPr>
        <w:t xml:space="preserve"> </w:t>
      </w:r>
    </w:p>
    <w:p w:rsidR="006361CE" w:rsidRPr="00EF15DF" w:rsidRDefault="006361CE" w:rsidP="00A26130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EF15DF">
        <w:rPr>
          <w:sz w:val="28"/>
          <w:szCs w:val="28"/>
        </w:rPr>
        <w:t xml:space="preserve">-  Федерального закона от 26.12.2008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</w:t>
      </w:r>
    </w:p>
    <w:p w:rsidR="006361CE" w:rsidRDefault="006361CE" w:rsidP="00A26130">
      <w:pPr>
        <w:tabs>
          <w:tab w:val="left" w:pos="34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2AC9">
        <w:rPr>
          <w:rFonts w:ascii="Times New Roman" w:hAnsi="Times New Roman"/>
          <w:sz w:val="28"/>
          <w:szCs w:val="28"/>
        </w:rPr>
        <w:t>- Административного регламента проведения проверок при осуществлении муниципального контроля на территории Козихинского сельсовета Ордынского района Новосибирской области, утвержденного Постановлением администрации Козихинского сельсовета от 07.02. 2012г. № 15</w:t>
      </w:r>
      <w:r>
        <w:rPr>
          <w:rFonts w:ascii="Times New Roman" w:hAnsi="Times New Roman"/>
          <w:sz w:val="28"/>
          <w:szCs w:val="28"/>
        </w:rPr>
        <w:t xml:space="preserve">,                                                                </w:t>
      </w:r>
      <w:r w:rsidRPr="006D4694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6D4694">
        <w:rPr>
          <w:rFonts w:ascii="Times New Roman" w:hAnsi="Times New Roman"/>
          <w:sz w:val="28"/>
          <w:szCs w:val="28"/>
        </w:rPr>
        <w:t>Положения о порядке осуществления муниципального жилищного контроля на территории Козихинского сельсовета Ордынского района Новосибирской области, утвержденным  постановлением администрации Козихинского сельсовета от 28.02.2014г. № 11,</w:t>
      </w:r>
      <w:r>
        <w:rPr>
          <w:rFonts w:ascii="Times New Roman" w:hAnsi="Times New Roman"/>
          <w:sz w:val="28"/>
          <w:szCs w:val="28"/>
        </w:rPr>
        <w:t xml:space="preserve"> с изменениями от 28.07.2017г. № 58.                                                                                                             </w:t>
      </w:r>
      <w:r w:rsidRPr="000972B3">
        <w:rPr>
          <w:rFonts w:ascii="Times New Roman" w:hAnsi="Times New Roman"/>
          <w:sz w:val="28"/>
          <w:szCs w:val="28"/>
        </w:rPr>
        <w:t>- Постановления администрации Козихинского сельсовета от   28.08.2014г.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72B3">
        <w:rPr>
          <w:rFonts w:ascii="Times New Roman" w:hAnsi="Times New Roman"/>
          <w:sz w:val="28"/>
          <w:szCs w:val="28"/>
        </w:rPr>
        <w:t>52 Об утверждении Административного регламента исполнения муниципальной функции по осуществлению муниципального лесного контроля на территории Козихинского сельсовета Ордынского района Новосибирской области,</w:t>
      </w:r>
      <w:r w:rsidRPr="00F52C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изменениями от 14.06.2016г. № 73-ф,</w:t>
      </w:r>
    </w:p>
    <w:p w:rsidR="006361CE" w:rsidRPr="00F52CCB" w:rsidRDefault="006361CE" w:rsidP="00A26130">
      <w:pPr>
        <w:tabs>
          <w:tab w:val="left" w:pos="34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475E">
        <w:rPr>
          <w:rFonts w:ascii="Times New Roman" w:hAnsi="Times New Roman"/>
          <w:sz w:val="28"/>
          <w:szCs w:val="28"/>
        </w:rPr>
        <w:t>- Постановления администрации Козихинского сельсовета от   28.08.2014г.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475E">
        <w:rPr>
          <w:rFonts w:ascii="Times New Roman" w:hAnsi="Times New Roman"/>
          <w:sz w:val="28"/>
          <w:szCs w:val="28"/>
        </w:rPr>
        <w:t>53</w:t>
      </w:r>
      <w:r w:rsidRPr="0029475E">
        <w:rPr>
          <w:sz w:val="28"/>
          <w:szCs w:val="28"/>
        </w:rPr>
        <w:t xml:space="preserve"> </w:t>
      </w:r>
      <w:r w:rsidRPr="0029475E">
        <w:rPr>
          <w:rFonts w:ascii="Times New Roman" w:hAnsi="Times New Roman"/>
          <w:sz w:val="28"/>
          <w:szCs w:val="28"/>
        </w:rPr>
        <w:t>Об утверждении Административного регламента осуществления муниципального   контроля в области торговой деятельности  на территории   Козихинского сельсовета  Ордынского района Новосибирской области,</w:t>
      </w:r>
      <w:r>
        <w:rPr>
          <w:rFonts w:ascii="Times New Roman" w:hAnsi="Times New Roman"/>
          <w:sz w:val="28"/>
          <w:szCs w:val="28"/>
        </w:rPr>
        <w:t xml:space="preserve"> с изменениями от 14.06.2016г. № 73б,</w:t>
      </w:r>
    </w:p>
    <w:p w:rsidR="006361CE" w:rsidRPr="0029475E" w:rsidRDefault="006361CE" w:rsidP="00A261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475E">
        <w:rPr>
          <w:rFonts w:ascii="Times New Roman" w:hAnsi="Times New Roman"/>
          <w:sz w:val="28"/>
          <w:szCs w:val="28"/>
        </w:rPr>
        <w:t>- Постановления администрации Козихинского сельсовета от   28.08.2014г.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475E">
        <w:rPr>
          <w:rFonts w:ascii="Times New Roman" w:hAnsi="Times New Roman"/>
          <w:sz w:val="28"/>
          <w:szCs w:val="28"/>
        </w:rPr>
        <w:t>51 Об утверждении Административного регламента   осуществления муниципального  контроля за соблюдением законодательства в области розничной продажи алкогольной продукции на территории  Козихинского  сельсовета  Ордынского района Новосибирской области,</w:t>
      </w:r>
      <w:r>
        <w:rPr>
          <w:rFonts w:ascii="Times New Roman" w:hAnsi="Times New Roman"/>
          <w:sz w:val="28"/>
          <w:szCs w:val="28"/>
        </w:rPr>
        <w:t xml:space="preserve"> с изменениями от 14.06.2016г. № 73в,</w:t>
      </w:r>
    </w:p>
    <w:p w:rsidR="006361CE" w:rsidRPr="0029475E" w:rsidRDefault="006361CE" w:rsidP="00A261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475E">
        <w:rPr>
          <w:rFonts w:ascii="Times New Roman" w:hAnsi="Times New Roman"/>
          <w:sz w:val="28"/>
          <w:szCs w:val="28"/>
        </w:rPr>
        <w:t>- Постановления администрации Козихинского сельсовета от   28.08.2014г. №</w:t>
      </w:r>
      <w:r>
        <w:rPr>
          <w:rFonts w:ascii="Times New Roman" w:hAnsi="Times New Roman"/>
          <w:sz w:val="28"/>
          <w:szCs w:val="28"/>
        </w:rPr>
        <w:t xml:space="preserve"> 50</w:t>
      </w:r>
      <w:r w:rsidRPr="0029475E">
        <w:rPr>
          <w:rFonts w:ascii="Times New Roman" w:hAnsi="Times New Roman"/>
          <w:sz w:val="28"/>
          <w:szCs w:val="28"/>
        </w:rPr>
        <w:t xml:space="preserve"> Об утверждении Административного регламента   осуществления муниципального  контроля за представлением обязательного экземпляра на территории  Козихинского  сельсовета  Ордынского района Новосибирской области,</w:t>
      </w:r>
      <w:r>
        <w:rPr>
          <w:rFonts w:ascii="Times New Roman" w:hAnsi="Times New Roman"/>
          <w:sz w:val="28"/>
          <w:szCs w:val="28"/>
        </w:rPr>
        <w:t xml:space="preserve"> с изменениями от 14.06.2016г. № 73г,</w:t>
      </w:r>
    </w:p>
    <w:p w:rsidR="006361CE" w:rsidRPr="000972B3" w:rsidRDefault="006361CE" w:rsidP="00A261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72B3">
        <w:rPr>
          <w:rFonts w:ascii="Times New Roman" w:hAnsi="Times New Roman"/>
          <w:sz w:val="28"/>
          <w:szCs w:val="28"/>
        </w:rPr>
        <w:t>- Постановления администрации Козихинского сельсовета от   03.09.2014г.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72B3">
        <w:rPr>
          <w:rFonts w:ascii="Times New Roman" w:hAnsi="Times New Roman"/>
          <w:sz w:val="28"/>
          <w:szCs w:val="28"/>
        </w:rPr>
        <w:t>58</w:t>
      </w:r>
      <w:r w:rsidRPr="000972B3">
        <w:rPr>
          <w:sz w:val="28"/>
          <w:szCs w:val="28"/>
        </w:rPr>
        <w:t xml:space="preserve"> </w:t>
      </w:r>
      <w:r w:rsidRPr="000972B3">
        <w:rPr>
          <w:rFonts w:ascii="Times New Roman" w:hAnsi="Times New Roman"/>
          <w:sz w:val="28"/>
          <w:szCs w:val="28"/>
        </w:rPr>
        <w:t>Об утверждении Административного регламента осуществления  муниципального   контроля за сохранностью автомобильных дорог местного значения  на территории  муниципального образования Козихинского сельсовета  Ордынского района Новосибирской области,</w:t>
      </w:r>
      <w:r>
        <w:rPr>
          <w:rFonts w:ascii="Times New Roman" w:hAnsi="Times New Roman"/>
          <w:sz w:val="28"/>
          <w:szCs w:val="28"/>
        </w:rPr>
        <w:t xml:space="preserve"> с изменениями от 14.06.2016г. № 73-д,</w:t>
      </w:r>
    </w:p>
    <w:p w:rsidR="006361CE" w:rsidRDefault="006361CE" w:rsidP="00A261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475E">
        <w:rPr>
          <w:rFonts w:ascii="Times New Roman" w:hAnsi="Times New Roman"/>
          <w:sz w:val="28"/>
          <w:szCs w:val="28"/>
        </w:rPr>
        <w:t>- Постановления администрации Козихинского сельсовета от   14.10.2013г. №104 Об утверждении Административного регламента по осуществлению муниципального жилищного контроля на территории Козихинского сельсовета Ордынско</w:t>
      </w:r>
      <w:r>
        <w:rPr>
          <w:rFonts w:ascii="Times New Roman" w:hAnsi="Times New Roman"/>
          <w:sz w:val="28"/>
          <w:szCs w:val="28"/>
        </w:rPr>
        <w:t>го района Новосибирской области, с изменениями от 28.07.2017г. № 58,</w:t>
      </w:r>
    </w:p>
    <w:p w:rsidR="006361CE" w:rsidRPr="00EF15DF" w:rsidRDefault="006361CE" w:rsidP="00A2613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-Постановления администрации Козихинского сельсовета от 11.10.2017г. № 83 Об утверждении административного регламента осуществления муниципального контроля по соблюдению правил благоустройства территории муниципального образования Козихинского сельсовета Ордынского района Новосибирской области.</w:t>
      </w:r>
    </w:p>
    <w:p w:rsidR="006361CE" w:rsidRPr="00EF15DF" w:rsidRDefault="006361CE" w:rsidP="00D9239B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EF15DF">
        <w:rPr>
          <w:rFonts w:ascii="Times New Roman" w:hAnsi="Times New Roman"/>
          <w:b/>
          <w:sz w:val="28"/>
          <w:szCs w:val="28"/>
        </w:rPr>
        <w:t>Виды муниципального контроля, осуществляемые на территории поселения:</w:t>
      </w:r>
    </w:p>
    <w:p w:rsidR="006361CE" w:rsidRPr="00EF15DF" w:rsidRDefault="006361CE" w:rsidP="00A261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</w:t>
      </w:r>
      <w:r w:rsidRPr="00EF15DF">
        <w:rPr>
          <w:rFonts w:ascii="Times New Roman" w:hAnsi="Times New Roman"/>
          <w:sz w:val="28"/>
          <w:szCs w:val="28"/>
        </w:rPr>
        <w:t>униципальный лесной контроль;</w:t>
      </w:r>
    </w:p>
    <w:p w:rsidR="006361CE" w:rsidRPr="00EF15DF" w:rsidRDefault="006361CE" w:rsidP="00A261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15DF">
        <w:rPr>
          <w:rFonts w:ascii="Times New Roman" w:hAnsi="Times New Roman"/>
          <w:sz w:val="28"/>
          <w:szCs w:val="28"/>
        </w:rPr>
        <w:t>- Муниципальный   контроль в области торговой деятельности;</w:t>
      </w:r>
    </w:p>
    <w:p w:rsidR="006361CE" w:rsidRPr="00EF15DF" w:rsidRDefault="006361CE" w:rsidP="00A261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F15DF">
        <w:rPr>
          <w:rFonts w:ascii="Times New Roman" w:hAnsi="Times New Roman"/>
          <w:sz w:val="28"/>
          <w:szCs w:val="28"/>
        </w:rPr>
        <w:t>Муниципальный  контроль за соблюдением законодательства в области розничной продажи алкогольной продукции;</w:t>
      </w:r>
    </w:p>
    <w:p w:rsidR="006361CE" w:rsidRPr="00EF15DF" w:rsidRDefault="006361CE" w:rsidP="00A261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15DF">
        <w:rPr>
          <w:rFonts w:ascii="Times New Roman" w:hAnsi="Times New Roman"/>
          <w:sz w:val="28"/>
          <w:szCs w:val="28"/>
        </w:rPr>
        <w:t>- Муниципальный  контроль за представлением обязательного экземпляра;</w:t>
      </w:r>
    </w:p>
    <w:p w:rsidR="006361CE" w:rsidRPr="00EF15DF" w:rsidRDefault="006361CE" w:rsidP="00A261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15DF">
        <w:rPr>
          <w:rFonts w:ascii="Times New Roman" w:hAnsi="Times New Roman"/>
          <w:sz w:val="28"/>
          <w:szCs w:val="28"/>
        </w:rPr>
        <w:t>- Муниципальный   контроль за сохранностью автомобильных дорог местного значения;</w:t>
      </w:r>
    </w:p>
    <w:p w:rsidR="006361CE" w:rsidRDefault="006361CE" w:rsidP="00A261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15D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Муниципальный жилищный контроль;</w:t>
      </w:r>
    </w:p>
    <w:p w:rsidR="006361CE" w:rsidRPr="00EF15DF" w:rsidRDefault="006361CE" w:rsidP="00A261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Муниципальный контроль по соблюдению правил благоустройства территории муниципального образования.</w:t>
      </w:r>
    </w:p>
    <w:p w:rsidR="006361CE" w:rsidRPr="00EF15DF" w:rsidRDefault="006361CE" w:rsidP="00CE6268">
      <w:pPr>
        <w:pStyle w:val="Heading1"/>
        <w:jc w:val="center"/>
        <w:rPr>
          <w:rFonts w:ascii="Times New Roman" w:hAnsi="Times New Roman"/>
          <w:sz w:val="28"/>
          <w:szCs w:val="28"/>
        </w:rPr>
      </w:pPr>
      <w:r w:rsidRPr="00EF15DF">
        <w:rPr>
          <w:rFonts w:ascii="Times New Roman" w:hAnsi="Times New Roman"/>
          <w:sz w:val="28"/>
          <w:szCs w:val="28"/>
        </w:rPr>
        <w:t>2. Проведение муниципального контроля</w:t>
      </w:r>
    </w:p>
    <w:p w:rsidR="006361CE" w:rsidRDefault="006361CE" w:rsidP="00A261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454D">
        <w:rPr>
          <w:rFonts w:ascii="Times New Roman" w:hAnsi="Times New Roman"/>
          <w:sz w:val="28"/>
          <w:szCs w:val="28"/>
        </w:rPr>
        <w:t xml:space="preserve">За отчетный период </w:t>
      </w:r>
      <w:r>
        <w:rPr>
          <w:rFonts w:ascii="Times New Roman" w:hAnsi="Times New Roman"/>
          <w:sz w:val="28"/>
          <w:szCs w:val="28"/>
        </w:rPr>
        <w:t>на территории Козихинского сельсовета Ордынского района Новосибирской области проверки, в рамках осуществления</w:t>
      </w:r>
      <w:r w:rsidRPr="005B6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контроля</w:t>
      </w:r>
      <w:r w:rsidRPr="00EF15DF">
        <w:rPr>
          <w:rFonts w:ascii="Times New Roman" w:hAnsi="Times New Roman"/>
          <w:sz w:val="28"/>
          <w:szCs w:val="28"/>
        </w:rPr>
        <w:t xml:space="preserve"> за сохранностью автомобильных дорог местного значения</w:t>
      </w:r>
      <w:r>
        <w:rPr>
          <w:rFonts w:ascii="Times New Roman" w:hAnsi="Times New Roman"/>
          <w:sz w:val="28"/>
          <w:szCs w:val="28"/>
        </w:rPr>
        <w:t>, контроля</w:t>
      </w:r>
      <w:r w:rsidRPr="00EF15DF">
        <w:rPr>
          <w:rFonts w:ascii="Times New Roman" w:hAnsi="Times New Roman"/>
          <w:sz w:val="28"/>
          <w:szCs w:val="28"/>
        </w:rPr>
        <w:t xml:space="preserve"> за соблюдением законодательства в области розничной продажи алкогольной продукции</w:t>
      </w:r>
      <w:r>
        <w:rPr>
          <w:rFonts w:ascii="Times New Roman" w:hAnsi="Times New Roman"/>
          <w:sz w:val="28"/>
          <w:szCs w:val="28"/>
        </w:rPr>
        <w:t>,</w:t>
      </w:r>
      <w:r w:rsidRPr="005B6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лесного контроля,</w:t>
      </w:r>
      <w:r w:rsidRPr="005B6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контроля</w:t>
      </w:r>
      <w:r w:rsidRPr="00EF15DF">
        <w:rPr>
          <w:rFonts w:ascii="Times New Roman" w:hAnsi="Times New Roman"/>
          <w:sz w:val="28"/>
          <w:szCs w:val="28"/>
        </w:rPr>
        <w:t xml:space="preserve"> в области торговой деятельности</w:t>
      </w:r>
      <w:r>
        <w:rPr>
          <w:rFonts w:ascii="Times New Roman" w:hAnsi="Times New Roman"/>
          <w:sz w:val="28"/>
          <w:szCs w:val="28"/>
        </w:rPr>
        <w:t>,</w:t>
      </w:r>
      <w:r w:rsidRPr="005B6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контроля</w:t>
      </w:r>
      <w:r w:rsidRPr="00EF15DF">
        <w:rPr>
          <w:rFonts w:ascii="Times New Roman" w:hAnsi="Times New Roman"/>
          <w:sz w:val="28"/>
          <w:szCs w:val="28"/>
        </w:rPr>
        <w:t xml:space="preserve"> за представлением обязательного экземпляра</w:t>
      </w:r>
      <w:r>
        <w:rPr>
          <w:rFonts w:ascii="Times New Roman" w:hAnsi="Times New Roman"/>
          <w:sz w:val="28"/>
          <w:szCs w:val="28"/>
        </w:rPr>
        <w:t>,</w:t>
      </w:r>
      <w:r w:rsidRPr="005B6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жилищного контроля, контроля по соблюдению правил благоустройства территории муниципального образования не проводились.</w:t>
      </w:r>
    </w:p>
    <w:p w:rsidR="006361CE" w:rsidRDefault="006361CE" w:rsidP="00A2613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361CE" w:rsidRPr="00EF15DF" w:rsidRDefault="006361CE" w:rsidP="00CE6268">
      <w:pPr>
        <w:pStyle w:val="1"/>
        <w:spacing w:line="240" w:lineRule="atLeast"/>
        <w:ind w:left="360"/>
        <w:jc w:val="center"/>
        <w:rPr>
          <w:b/>
          <w:sz w:val="28"/>
          <w:szCs w:val="28"/>
        </w:rPr>
      </w:pPr>
      <w:r w:rsidRPr="00EF15DF">
        <w:rPr>
          <w:b/>
          <w:sz w:val="28"/>
          <w:szCs w:val="28"/>
        </w:rPr>
        <w:t>3.Финансовое и кадровое обеспечение муниципального контроля</w:t>
      </w:r>
    </w:p>
    <w:p w:rsidR="006361CE" w:rsidRDefault="006361CE" w:rsidP="00AF6A55">
      <w:pPr>
        <w:pStyle w:val="1"/>
        <w:ind w:left="0"/>
        <w:jc w:val="both"/>
        <w:rPr>
          <w:sz w:val="28"/>
          <w:szCs w:val="28"/>
        </w:rPr>
      </w:pPr>
    </w:p>
    <w:p w:rsidR="006361CE" w:rsidRPr="00CF2AC9" w:rsidRDefault="006361CE" w:rsidP="00A26130">
      <w:pPr>
        <w:pStyle w:val="1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 течение 1 полугодия 2019</w:t>
      </w:r>
      <w:r w:rsidRPr="00EF15DF">
        <w:rPr>
          <w:sz w:val="28"/>
          <w:szCs w:val="28"/>
        </w:rPr>
        <w:t xml:space="preserve"> года штатная численность работников, выполняющих работу по муниципальному контролю, составляла </w:t>
      </w:r>
      <w:r w:rsidRPr="00CF2AC9">
        <w:rPr>
          <w:sz w:val="28"/>
          <w:szCs w:val="28"/>
        </w:rPr>
        <w:t xml:space="preserve">1 человек.        </w:t>
      </w:r>
    </w:p>
    <w:p w:rsidR="006361CE" w:rsidRPr="00EF15DF" w:rsidRDefault="006361CE" w:rsidP="00A26130">
      <w:pPr>
        <w:pStyle w:val="1"/>
        <w:ind w:left="0" w:firstLine="567"/>
        <w:jc w:val="both"/>
        <w:rPr>
          <w:sz w:val="28"/>
          <w:szCs w:val="28"/>
        </w:rPr>
      </w:pPr>
      <w:r w:rsidRPr="00CF2AC9">
        <w:rPr>
          <w:sz w:val="28"/>
          <w:szCs w:val="28"/>
        </w:rPr>
        <w:t>Выполнение функций по муниципальному контролю на территории</w:t>
      </w:r>
      <w:r w:rsidRPr="00EF15DF">
        <w:rPr>
          <w:sz w:val="28"/>
          <w:szCs w:val="28"/>
        </w:rPr>
        <w:t xml:space="preserve"> поселения входит в должностные обязанности должностного лица администрации. В соответствии с должностными инструкциями данные функции не являются основными.</w:t>
      </w:r>
    </w:p>
    <w:p w:rsidR="006361CE" w:rsidRPr="00EF15DF" w:rsidRDefault="006361CE" w:rsidP="00A261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15DF">
        <w:rPr>
          <w:rFonts w:ascii="Times New Roman" w:hAnsi="Times New Roman"/>
          <w:sz w:val="28"/>
          <w:szCs w:val="28"/>
        </w:rPr>
        <w:t>На обеспечение исполнения функции по осуществлению муниципального контроля на территории  поселения выделение бюджетных средств не предусматривается. Финансирование на содержание муниципального инспектора отдельной статьей не выделено.</w:t>
      </w:r>
    </w:p>
    <w:p w:rsidR="006361CE" w:rsidRDefault="006361CE" w:rsidP="00CE6268">
      <w:pPr>
        <w:ind w:firstLine="708"/>
        <w:rPr>
          <w:sz w:val="28"/>
          <w:szCs w:val="28"/>
        </w:rPr>
      </w:pPr>
    </w:p>
    <w:p w:rsidR="006361CE" w:rsidRPr="00EF15DF" w:rsidRDefault="006361CE" w:rsidP="00CE6268">
      <w:pPr>
        <w:ind w:firstLine="708"/>
        <w:rPr>
          <w:rFonts w:ascii="Times New Roman" w:hAnsi="Times New Roman"/>
          <w:sz w:val="28"/>
          <w:szCs w:val="28"/>
        </w:rPr>
      </w:pPr>
    </w:p>
    <w:p w:rsidR="006361CE" w:rsidRPr="00EF15DF" w:rsidRDefault="006361CE" w:rsidP="00EF15DF">
      <w:pPr>
        <w:rPr>
          <w:rFonts w:ascii="Times New Roman" w:hAnsi="Times New Roman"/>
          <w:sz w:val="28"/>
          <w:szCs w:val="28"/>
        </w:rPr>
      </w:pPr>
    </w:p>
    <w:p w:rsidR="006361CE" w:rsidRDefault="006361CE" w:rsidP="00CF2AC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</w:p>
    <w:p w:rsidR="006361CE" w:rsidRDefault="006361CE" w:rsidP="00CF2AC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Козихинского</w:t>
      </w:r>
      <w:r w:rsidRPr="00EF15DF">
        <w:rPr>
          <w:rFonts w:ascii="Times New Roman" w:hAnsi="Times New Roman"/>
          <w:sz w:val="28"/>
          <w:szCs w:val="28"/>
        </w:rPr>
        <w:t xml:space="preserve"> сельсовета  </w:t>
      </w:r>
    </w:p>
    <w:p w:rsidR="006361CE" w:rsidRPr="00EF15DF" w:rsidRDefault="006361CE" w:rsidP="00CF2AC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  <w:r w:rsidRPr="00EF15DF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EF15DF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>Пехенько В.В.</w:t>
      </w:r>
      <w:r w:rsidRPr="00EF15DF"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</w:p>
    <w:sectPr w:rsidR="006361CE" w:rsidRPr="00EF15DF" w:rsidSect="00AF6A55">
      <w:pgSz w:w="11906" w:h="16838"/>
      <w:pgMar w:top="1021" w:right="851" w:bottom="1021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63AE9"/>
    <w:multiLevelType w:val="hybridMultilevel"/>
    <w:tmpl w:val="2D789A16"/>
    <w:lvl w:ilvl="0" w:tplc="7AF0CBC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28283555"/>
    <w:multiLevelType w:val="hybridMultilevel"/>
    <w:tmpl w:val="2A2E8C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D31437F"/>
    <w:multiLevelType w:val="hybridMultilevel"/>
    <w:tmpl w:val="150E1B52"/>
    <w:lvl w:ilvl="0" w:tplc="6A26A6E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39AA"/>
    <w:rsid w:val="00014E40"/>
    <w:rsid w:val="00054E97"/>
    <w:rsid w:val="000720FD"/>
    <w:rsid w:val="00092D67"/>
    <w:rsid w:val="000972B3"/>
    <w:rsid w:val="000B33BC"/>
    <w:rsid w:val="000D0622"/>
    <w:rsid w:val="001143C9"/>
    <w:rsid w:val="00127498"/>
    <w:rsid w:val="001C136E"/>
    <w:rsid w:val="00200648"/>
    <w:rsid w:val="00245A88"/>
    <w:rsid w:val="002728F3"/>
    <w:rsid w:val="0029475E"/>
    <w:rsid w:val="002D4F2F"/>
    <w:rsid w:val="002E0759"/>
    <w:rsid w:val="0034215F"/>
    <w:rsid w:val="00363F0F"/>
    <w:rsid w:val="003F5136"/>
    <w:rsid w:val="00405F65"/>
    <w:rsid w:val="00420533"/>
    <w:rsid w:val="0042737A"/>
    <w:rsid w:val="00472E13"/>
    <w:rsid w:val="004A7219"/>
    <w:rsid w:val="004F39AA"/>
    <w:rsid w:val="005023FC"/>
    <w:rsid w:val="00505942"/>
    <w:rsid w:val="00515452"/>
    <w:rsid w:val="00533D55"/>
    <w:rsid w:val="005629E3"/>
    <w:rsid w:val="00593F40"/>
    <w:rsid w:val="005B6B59"/>
    <w:rsid w:val="00630896"/>
    <w:rsid w:val="006361CE"/>
    <w:rsid w:val="006C193B"/>
    <w:rsid w:val="006D4694"/>
    <w:rsid w:val="006E359E"/>
    <w:rsid w:val="006F2F66"/>
    <w:rsid w:val="007260D6"/>
    <w:rsid w:val="00764D6A"/>
    <w:rsid w:val="00793E3F"/>
    <w:rsid w:val="00797508"/>
    <w:rsid w:val="00797BE7"/>
    <w:rsid w:val="007E4F82"/>
    <w:rsid w:val="00817B50"/>
    <w:rsid w:val="00836A57"/>
    <w:rsid w:val="0087454D"/>
    <w:rsid w:val="008B444E"/>
    <w:rsid w:val="008B74BD"/>
    <w:rsid w:val="008C18B0"/>
    <w:rsid w:val="008D70BA"/>
    <w:rsid w:val="00902DA3"/>
    <w:rsid w:val="0099171C"/>
    <w:rsid w:val="009B05BC"/>
    <w:rsid w:val="009D6D7F"/>
    <w:rsid w:val="00A04A28"/>
    <w:rsid w:val="00A26130"/>
    <w:rsid w:val="00A272F4"/>
    <w:rsid w:val="00A45B39"/>
    <w:rsid w:val="00A71EAC"/>
    <w:rsid w:val="00A90E02"/>
    <w:rsid w:val="00A97294"/>
    <w:rsid w:val="00AE58DE"/>
    <w:rsid w:val="00AE626A"/>
    <w:rsid w:val="00AF6747"/>
    <w:rsid w:val="00AF6A55"/>
    <w:rsid w:val="00AF73DA"/>
    <w:rsid w:val="00B56F83"/>
    <w:rsid w:val="00BE3CE1"/>
    <w:rsid w:val="00C13EB2"/>
    <w:rsid w:val="00C4565E"/>
    <w:rsid w:val="00C576DA"/>
    <w:rsid w:val="00C6278A"/>
    <w:rsid w:val="00C83123"/>
    <w:rsid w:val="00C91276"/>
    <w:rsid w:val="00CE6268"/>
    <w:rsid w:val="00CF2AC9"/>
    <w:rsid w:val="00D02EE6"/>
    <w:rsid w:val="00D30805"/>
    <w:rsid w:val="00D3630D"/>
    <w:rsid w:val="00D443E9"/>
    <w:rsid w:val="00D9239B"/>
    <w:rsid w:val="00D93B78"/>
    <w:rsid w:val="00DA4777"/>
    <w:rsid w:val="00DB0FEE"/>
    <w:rsid w:val="00DB109E"/>
    <w:rsid w:val="00DB3770"/>
    <w:rsid w:val="00DC41F6"/>
    <w:rsid w:val="00DC5C29"/>
    <w:rsid w:val="00DE3EFA"/>
    <w:rsid w:val="00E030E4"/>
    <w:rsid w:val="00E06609"/>
    <w:rsid w:val="00E81415"/>
    <w:rsid w:val="00E8172E"/>
    <w:rsid w:val="00EA1C5A"/>
    <w:rsid w:val="00EE02E9"/>
    <w:rsid w:val="00EF15DF"/>
    <w:rsid w:val="00F1181D"/>
    <w:rsid w:val="00F13904"/>
    <w:rsid w:val="00F13E93"/>
    <w:rsid w:val="00F42620"/>
    <w:rsid w:val="00F44FCD"/>
    <w:rsid w:val="00F52CCB"/>
    <w:rsid w:val="00F97870"/>
    <w:rsid w:val="00F97C4B"/>
    <w:rsid w:val="00FA2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620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1"/>
    <w:uiPriority w:val="99"/>
    <w:qFormat/>
    <w:locked/>
    <w:rsid w:val="00CE6268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6609"/>
    <w:rPr>
      <w:rFonts w:ascii="Cambria" w:hAnsi="Cambria" w:cs="Times New Roman"/>
      <w:b/>
      <w:bCs/>
      <w:kern w:val="32"/>
      <w:sz w:val="32"/>
      <w:szCs w:val="32"/>
    </w:rPr>
  </w:style>
  <w:style w:type="paragraph" w:styleId="NormalWeb">
    <w:name w:val="Normal (Web)"/>
    <w:basedOn w:val="Normal"/>
    <w:uiPriority w:val="99"/>
    <w:semiHidden/>
    <w:rsid w:val="004F39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uiPriority w:val="99"/>
    <w:rsid w:val="00CE6268"/>
    <w:pPr>
      <w:widowControl w:val="0"/>
      <w:snapToGrid w:val="0"/>
      <w:ind w:firstLine="720"/>
    </w:pPr>
    <w:rPr>
      <w:rFonts w:ascii="Arial" w:hAnsi="Arial"/>
      <w:sz w:val="20"/>
      <w:szCs w:val="20"/>
    </w:rPr>
  </w:style>
  <w:style w:type="character" w:customStyle="1" w:styleId="Heading1Char1">
    <w:name w:val="Heading 1 Char1"/>
    <w:basedOn w:val="DefaultParagraphFont"/>
    <w:link w:val="Heading1"/>
    <w:uiPriority w:val="99"/>
    <w:locked/>
    <w:rsid w:val="00CE6268"/>
    <w:rPr>
      <w:rFonts w:ascii="Cambria" w:hAnsi="Cambria" w:cs="Times New Roman"/>
      <w:b/>
      <w:bCs/>
      <w:kern w:val="32"/>
      <w:sz w:val="32"/>
      <w:szCs w:val="32"/>
      <w:lang w:bidi="ar-SA"/>
    </w:rPr>
  </w:style>
  <w:style w:type="paragraph" w:customStyle="1" w:styleId="1">
    <w:name w:val="Абзац списка1"/>
    <w:basedOn w:val="Normal"/>
    <w:uiPriority w:val="99"/>
    <w:rsid w:val="00CE626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CE6268"/>
    <w:pPr>
      <w:autoSpaceDE w:val="0"/>
      <w:autoSpaceDN w:val="0"/>
      <w:adjustRightInd w:val="0"/>
    </w:pPr>
    <w:rPr>
      <w:rFonts w:ascii="Arial" w:hAnsi="Arial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CE6268"/>
    <w:rPr>
      <w:rFonts w:ascii="Arial" w:hAnsi="Arial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720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108</TotalTime>
  <Pages>3</Pages>
  <Words>1007</Words>
  <Characters>5742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Пользователь</cp:lastModifiedBy>
  <cp:revision>12</cp:revision>
  <cp:lastPrinted>2019-01-11T08:13:00Z</cp:lastPrinted>
  <dcterms:created xsi:type="dcterms:W3CDTF">2016-01-11T09:06:00Z</dcterms:created>
  <dcterms:modified xsi:type="dcterms:W3CDTF">2019-07-10T08:48:00Z</dcterms:modified>
</cp:coreProperties>
</file>