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56" w:rsidRPr="00EF15DF" w:rsidRDefault="00FE3756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E3756" w:rsidRPr="00EF15DF" w:rsidRDefault="00FE3756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к форме федерального статистического наблюдения № 1 – контроль</w:t>
      </w:r>
    </w:p>
    <w:p w:rsidR="00FE3756" w:rsidRPr="00EF15DF" w:rsidRDefault="00FE3756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>
        <w:rPr>
          <w:rFonts w:ascii="Times New Roman" w:hAnsi="Times New Roman"/>
          <w:b/>
          <w:sz w:val="28"/>
          <w:szCs w:val="28"/>
        </w:rPr>
        <w:t xml:space="preserve"> за I полугодие 2020</w:t>
      </w:r>
      <w:r w:rsidRPr="00EF15D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FE3756" w:rsidRPr="00EF15DF" w:rsidRDefault="00FE3756" w:rsidP="00EF15DF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FE3756" w:rsidRPr="00EF15DF" w:rsidRDefault="00FE3756" w:rsidP="00CE6268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В соот</w:t>
      </w:r>
      <w:r>
        <w:rPr>
          <w:rFonts w:ascii="Times New Roman" w:hAnsi="Times New Roman"/>
          <w:sz w:val="28"/>
          <w:szCs w:val="28"/>
        </w:rPr>
        <w:t>ветствии с  Уставом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 Новосибирской области органы местного самоуправления организуют и осуществляют на территории поселения муниципальный контроль по вопросам, предусмотренным федеральными законами. 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 года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FE3756" w:rsidRPr="00EF15DF" w:rsidRDefault="00FE3756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FE3756" w:rsidRPr="00EF15DF" w:rsidRDefault="00FE3756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 xml:space="preserve">1. Нормативные акты, применяемые при осуществлении </w:t>
      </w:r>
    </w:p>
    <w:p w:rsidR="00FE3756" w:rsidRPr="00EF15DF" w:rsidRDefault="00FE3756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муниципального контроля:</w:t>
      </w:r>
    </w:p>
    <w:p w:rsidR="00FE3756" w:rsidRPr="00EF15DF" w:rsidRDefault="00FE3756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FE3756" w:rsidRPr="00EF15DF" w:rsidRDefault="00FE3756" w:rsidP="00A2613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</w:t>
      </w:r>
      <w:r w:rsidRPr="00EF15DF">
        <w:rPr>
          <w:rFonts w:ascii="Times New Roman" w:hAnsi="Times New Roman"/>
          <w:sz w:val="28"/>
          <w:szCs w:val="28"/>
        </w:rPr>
        <w:t xml:space="preserve"> кон</w:t>
      </w:r>
      <w:r>
        <w:rPr>
          <w:rFonts w:ascii="Times New Roman" w:hAnsi="Times New Roman"/>
          <w:sz w:val="28"/>
          <w:szCs w:val="28"/>
        </w:rPr>
        <w:t>троль на территории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осуществляется на основании: </w:t>
      </w:r>
    </w:p>
    <w:p w:rsidR="00FE3756" w:rsidRPr="00EF15DF" w:rsidRDefault="00FE3756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 Земельного кодекса Российской Федерации от 25.10.2001 г. № 136-ФЗ, </w:t>
      </w:r>
    </w:p>
    <w:p w:rsidR="00FE3756" w:rsidRPr="00EF15DF" w:rsidRDefault="00FE3756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Федерального закона от 06.10.2003 г. № 131-ФЗ "Об общих принципах организации местного самоуправления в Российской Федерации", </w:t>
      </w:r>
    </w:p>
    <w:p w:rsidR="00FE3756" w:rsidRPr="00EF15DF" w:rsidRDefault="00FE3756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Кодекса Российской Федерации об административных правонарушениях от 30.12.2001 г. № 195-ФЗ, </w:t>
      </w:r>
    </w:p>
    <w:p w:rsidR="00FE3756" w:rsidRPr="00DC41F6" w:rsidRDefault="00FE3756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Градостроительного кодекса Российской Федерации от 29.12.2004 г.  № 190-ФЗ,</w:t>
      </w:r>
    </w:p>
    <w:p w:rsidR="00FE3756" w:rsidRPr="00DC41F6" w:rsidRDefault="00FE3756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 xml:space="preserve"> - Федерального закона от 25.10.2001г. № 137-ФЗ "О введении в действие Земельного кодекса Российской Федерации", </w:t>
      </w:r>
    </w:p>
    <w:p w:rsidR="00FE3756" w:rsidRPr="00EF15DF" w:rsidRDefault="00FE3756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 Федерального закона от 29.12.2004г. № 191-ФЗ "О введении в действие Градостроительного кодекса Российской Федерации",</w:t>
      </w:r>
      <w:r w:rsidRPr="00EF15DF">
        <w:rPr>
          <w:sz w:val="28"/>
          <w:szCs w:val="28"/>
        </w:rPr>
        <w:t xml:space="preserve"> </w:t>
      </w:r>
    </w:p>
    <w:p w:rsidR="00FE3756" w:rsidRPr="00EF15DF" w:rsidRDefault="00FE3756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 Федерального закона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</w:p>
    <w:p w:rsidR="00FE3756" w:rsidRDefault="00FE3756" w:rsidP="00A26130">
      <w:pPr>
        <w:tabs>
          <w:tab w:val="left" w:pos="34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AC9">
        <w:rPr>
          <w:rFonts w:ascii="Times New Roman" w:hAnsi="Times New Roman"/>
          <w:sz w:val="28"/>
          <w:szCs w:val="28"/>
        </w:rPr>
        <w:t>- Административного регламента проведения проверок при осуществлении муниципального контроля на территории Козихинского сельсовета Ордынского района Новосибирской области, утвержденного Постановлением администрации Козихинского сельсовета от 07.02. 2012г. № 15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   </w:t>
      </w:r>
      <w:r w:rsidRPr="006D469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694">
        <w:rPr>
          <w:rFonts w:ascii="Times New Roman" w:hAnsi="Times New Roman"/>
          <w:sz w:val="28"/>
          <w:szCs w:val="28"/>
        </w:rPr>
        <w:t>Положения о порядке осуществления муниципального жилищного контроля на территории Козихинского сельсовета Ордынского района Новосибирской области, утвержденным  постановлением администрации Козихинского сельсовета от 28.02.2014г. № 11,</w:t>
      </w:r>
      <w:r>
        <w:rPr>
          <w:rFonts w:ascii="Times New Roman" w:hAnsi="Times New Roman"/>
          <w:sz w:val="28"/>
          <w:szCs w:val="28"/>
        </w:rPr>
        <w:t xml:space="preserve"> с изменениями от 28.07.2017г. № 58, от 03.09.2019г. № 85.                                                                                                             </w:t>
      </w: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52 Об утверждении Административного регламента исполнения муниципальной функции по осуществлению муниципального лесного контроля на территории Козихинского сельсовета Ордынского района Новосибирской области,</w:t>
      </w:r>
      <w:r w:rsidRPr="00F52C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изменениями от 14.06.2016г. № 73-а, от 03.09.2019г. № 84.</w:t>
      </w:r>
    </w:p>
    <w:p w:rsidR="00FE3756" w:rsidRPr="00F52CCB" w:rsidRDefault="00FE3756" w:rsidP="00A26130">
      <w:pPr>
        <w:tabs>
          <w:tab w:val="left" w:pos="34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53</w:t>
      </w:r>
      <w:r w:rsidRPr="0029475E">
        <w:rPr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муниципального   контроля в области торговой деятельности  на территории   Козихинского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73б, от 03.09.2019г. № 83.</w:t>
      </w:r>
    </w:p>
    <w:p w:rsidR="00FE3756" w:rsidRPr="0029475E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51 Об утверждении Административного регламента   осуществления муниципального  контроля за соблюдением законодательства в области розничной продажи алкогольной продукции на территории  Козихинского 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73в, от 03.09.2019г. № 82.</w:t>
      </w:r>
    </w:p>
    <w:p w:rsidR="00FE3756" w:rsidRPr="0029475E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50</w:t>
      </w:r>
      <w:r w:rsidRPr="0029475E">
        <w:rPr>
          <w:rFonts w:ascii="Times New Roman" w:hAnsi="Times New Roman"/>
          <w:sz w:val="28"/>
          <w:szCs w:val="28"/>
        </w:rPr>
        <w:t xml:space="preserve"> Об утверждении Административного регламента   осуществления муниципального  контроля за представлением обязательного экземпляра на территории  Козихинского 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73г, от 03.09.2019г. № 81.</w:t>
      </w:r>
    </w:p>
    <w:p w:rsidR="00FE3756" w:rsidRPr="000972B3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03.09.2014г.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58</w:t>
      </w:r>
      <w:r w:rsidRPr="000972B3">
        <w:rPr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 муниципального   контроля за сохранностью автомобильных дорог местного значения  на территории  муниципального образования Козихинского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73-д,                                от 03.09.2019г. № 86.</w:t>
      </w:r>
    </w:p>
    <w:p w:rsidR="00FE3756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14.10.2013г. №104 Об утверждении Административного регламента по осуществлению муниципального жилищного контроля на территории Козихинского сельсовета Ордынско</w:t>
      </w:r>
      <w:r>
        <w:rPr>
          <w:rFonts w:ascii="Times New Roman" w:hAnsi="Times New Roman"/>
          <w:sz w:val="28"/>
          <w:szCs w:val="28"/>
        </w:rPr>
        <w:t>го района Новосибирской области, с изменениями от 28.07.2017г. № 58, от 03.09.2019г. № 85, от 20.01.2020г. № 4.</w:t>
      </w:r>
    </w:p>
    <w:p w:rsidR="00FE3756" w:rsidRPr="00EF15DF" w:rsidRDefault="00FE3756" w:rsidP="00A261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-Постановления администрации Козихинского сельсовета от 11.10.2017г. № 83 Об утверждении административного регламента осуществления муниципального контроля по соблюдению правил благоустройства территории муниципального образования Козихинского сельсовета Ордынского района Новосибирской области, с изменениями от 03.09.2019г. № 87.</w:t>
      </w:r>
    </w:p>
    <w:p w:rsidR="00FE3756" w:rsidRPr="00EF15DF" w:rsidRDefault="00FE3756" w:rsidP="00D9239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Виды муниципального контроля, осуществляемые на территории поселения:</w:t>
      </w:r>
    </w:p>
    <w:p w:rsidR="00FE3756" w:rsidRPr="00EF15DF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EF15DF">
        <w:rPr>
          <w:rFonts w:ascii="Times New Roman" w:hAnsi="Times New Roman"/>
          <w:sz w:val="28"/>
          <w:szCs w:val="28"/>
        </w:rPr>
        <w:t>униципальный лесной контроль;</w:t>
      </w:r>
    </w:p>
    <w:p w:rsidR="00FE3756" w:rsidRPr="00EF15DF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в области торговой деятельности;</w:t>
      </w:r>
    </w:p>
    <w:p w:rsidR="00FE3756" w:rsidRPr="00EF15DF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15DF">
        <w:rPr>
          <w:rFonts w:ascii="Times New Roman" w:hAnsi="Times New Roman"/>
          <w:sz w:val="28"/>
          <w:szCs w:val="28"/>
        </w:rPr>
        <w:t>Муниципальный  контроль за соблюдением законодательства в области розничной продажи алкогольной продукции;</w:t>
      </w:r>
    </w:p>
    <w:p w:rsidR="00FE3756" w:rsidRPr="00EF15DF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контроль за представлением обязательного экземпляра;</w:t>
      </w:r>
    </w:p>
    <w:p w:rsidR="00FE3756" w:rsidRPr="00EF15DF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за сохранностью автомобильных дорог местного значения;</w:t>
      </w:r>
    </w:p>
    <w:p w:rsidR="00FE3756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Муниципальный жилищный контроль;</w:t>
      </w:r>
    </w:p>
    <w:p w:rsidR="00FE3756" w:rsidRPr="00EF15DF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Муниципальный контроль по соблюдению правил благоустройства территории муниципального образования.</w:t>
      </w:r>
    </w:p>
    <w:p w:rsidR="00FE3756" w:rsidRPr="00EF15DF" w:rsidRDefault="00FE3756" w:rsidP="00CE6268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2. Проведение муниципального контроля</w:t>
      </w:r>
    </w:p>
    <w:p w:rsidR="00FE3756" w:rsidRDefault="00FE3756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54D">
        <w:rPr>
          <w:rFonts w:ascii="Times New Roman" w:hAnsi="Times New Roman"/>
          <w:sz w:val="28"/>
          <w:szCs w:val="28"/>
        </w:rPr>
        <w:t xml:space="preserve">За отчетный период </w:t>
      </w:r>
      <w:r>
        <w:rPr>
          <w:rFonts w:ascii="Times New Roman" w:hAnsi="Times New Roman"/>
          <w:sz w:val="28"/>
          <w:szCs w:val="28"/>
        </w:rPr>
        <w:t>на территории Козихинского сельсовета Ордынского района Новосибирской области проверки, в рамках осуществления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сохранностью автомобильных дорог местного значения</w:t>
      </w:r>
      <w:r>
        <w:rPr>
          <w:rFonts w:ascii="Times New Roman" w:hAnsi="Times New Roman"/>
          <w:sz w:val="28"/>
          <w:szCs w:val="28"/>
        </w:rPr>
        <w:t>, 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соблюдением законодательства в области розничной продажи алкогольной продукции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лесного контроля,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в области торговой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представлением обязательного экземпляра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жилищного контроля, контроля по соблюдению правил благоустройства территории муниципального образования не проводились.</w:t>
      </w:r>
    </w:p>
    <w:p w:rsidR="00FE3756" w:rsidRDefault="00FE3756" w:rsidP="00A2613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E3756" w:rsidRPr="00EF15DF" w:rsidRDefault="00FE3756" w:rsidP="00CE6268">
      <w:pPr>
        <w:pStyle w:val="1"/>
        <w:spacing w:line="240" w:lineRule="atLeast"/>
        <w:ind w:left="36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3.Финансовое и кадровое обеспечение муниципального контроля</w:t>
      </w:r>
    </w:p>
    <w:p w:rsidR="00FE3756" w:rsidRDefault="00FE3756" w:rsidP="00AF6A55">
      <w:pPr>
        <w:pStyle w:val="1"/>
        <w:ind w:left="0"/>
        <w:jc w:val="both"/>
        <w:rPr>
          <w:sz w:val="28"/>
          <w:szCs w:val="28"/>
        </w:rPr>
      </w:pPr>
    </w:p>
    <w:p w:rsidR="00FE3756" w:rsidRPr="00CF2AC9" w:rsidRDefault="00FE3756" w:rsidP="00A26130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1 полугодия 2020</w:t>
      </w:r>
      <w:r w:rsidRPr="00EF15DF">
        <w:rPr>
          <w:sz w:val="28"/>
          <w:szCs w:val="28"/>
        </w:rPr>
        <w:t xml:space="preserve"> года штатная численность работников, выполняющих работу по муниципальному контролю, составляла </w:t>
      </w:r>
      <w:r w:rsidRPr="00CF2AC9">
        <w:rPr>
          <w:sz w:val="28"/>
          <w:szCs w:val="28"/>
        </w:rPr>
        <w:t xml:space="preserve">1 человек.        </w:t>
      </w:r>
    </w:p>
    <w:p w:rsidR="00FE3756" w:rsidRPr="00EF15DF" w:rsidRDefault="00FE3756" w:rsidP="00A26130">
      <w:pPr>
        <w:pStyle w:val="1"/>
        <w:ind w:left="0" w:firstLine="567"/>
        <w:jc w:val="both"/>
        <w:rPr>
          <w:sz w:val="28"/>
          <w:szCs w:val="28"/>
        </w:rPr>
      </w:pPr>
      <w:r w:rsidRPr="00CF2AC9">
        <w:rPr>
          <w:sz w:val="28"/>
          <w:szCs w:val="28"/>
        </w:rPr>
        <w:t>Выполнение функций по муниципальному контролю на территории</w:t>
      </w:r>
      <w:r w:rsidRPr="00EF15DF">
        <w:rPr>
          <w:sz w:val="28"/>
          <w:szCs w:val="28"/>
        </w:rPr>
        <w:t xml:space="preserve"> поселения входит в должностные обязанности должностного лица администрации. В соответствии с должностными инструкциями данные функции не являются основными.</w:t>
      </w:r>
    </w:p>
    <w:p w:rsidR="00FE3756" w:rsidRPr="00EF15DF" w:rsidRDefault="00FE3756" w:rsidP="00A261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На обеспечение исполнения функции по осуществлению муниципального контроля на территории  поселения выделение бюджетных средств не предусматривается. Финансирование на содержание муниципального инспектора отдельной статьей не выделено.</w:t>
      </w:r>
    </w:p>
    <w:p w:rsidR="00FE3756" w:rsidRDefault="00FE3756" w:rsidP="00CE6268">
      <w:pPr>
        <w:ind w:firstLine="708"/>
        <w:rPr>
          <w:sz w:val="28"/>
          <w:szCs w:val="28"/>
        </w:rPr>
      </w:pPr>
    </w:p>
    <w:p w:rsidR="00FE3756" w:rsidRPr="00EF15DF" w:rsidRDefault="00FE3756" w:rsidP="00CE6268">
      <w:pPr>
        <w:ind w:firstLine="708"/>
        <w:rPr>
          <w:rFonts w:ascii="Times New Roman" w:hAnsi="Times New Roman"/>
          <w:sz w:val="28"/>
          <w:szCs w:val="28"/>
        </w:rPr>
      </w:pPr>
    </w:p>
    <w:p w:rsidR="00FE3756" w:rsidRPr="00EF15DF" w:rsidRDefault="00FE3756" w:rsidP="00EF15DF">
      <w:pPr>
        <w:rPr>
          <w:rFonts w:ascii="Times New Roman" w:hAnsi="Times New Roman"/>
          <w:sz w:val="28"/>
          <w:szCs w:val="28"/>
        </w:rPr>
      </w:pPr>
    </w:p>
    <w:p w:rsidR="00FE3756" w:rsidRDefault="00FE3756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FE3756" w:rsidRDefault="00FE3756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 </w:t>
      </w:r>
    </w:p>
    <w:p w:rsidR="00FE3756" w:rsidRPr="00EF15DF" w:rsidRDefault="00FE3756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EF15D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EF15D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Пехенько В.В.</w:t>
      </w:r>
      <w:r w:rsidRPr="00EF15DF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sectPr w:rsidR="00FE3756" w:rsidRPr="00EF15DF" w:rsidSect="00AF6A55">
      <w:pgSz w:w="11906" w:h="16838"/>
      <w:pgMar w:top="1021" w:right="851" w:bottom="102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8283555"/>
    <w:multiLevelType w:val="hybridMultilevel"/>
    <w:tmpl w:val="2A2E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9AA"/>
    <w:rsid w:val="00014E40"/>
    <w:rsid w:val="00054E97"/>
    <w:rsid w:val="000720FD"/>
    <w:rsid w:val="00092D67"/>
    <w:rsid w:val="000972B3"/>
    <w:rsid w:val="000B1C78"/>
    <w:rsid w:val="000B33BC"/>
    <w:rsid w:val="000D0622"/>
    <w:rsid w:val="001143C9"/>
    <w:rsid w:val="00127498"/>
    <w:rsid w:val="001C136E"/>
    <w:rsid w:val="00200648"/>
    <w:rsid w:val="00245A88"/>
    <w:rsid w:val="002728F3"/>
    <w:rsid w:val="0029475E"/>
    <w:rsid w:val="002D4F2F"/>
    <w:rsid w:val="002E0759"/>
    <w:rsid w:val="0034215F"/>
    <w:rsid w:val="00363F0F"/>
    <w:rsid w:val="003F5136"/>
    <w:rsid w:val="00405F65"/>
    <w:rsid w:val="00420533"/>
    <w:rsid w:val="0042737A"/>
    <w:rsid w:val="0042773C"/>
    <w:rsid w:val="00472E13"/>
    <w:rsid w:val="004A7219"/>
    <w:rsid w:val="004F39AA"/>
    <w:rsid w:val="005023FC"/>
    <w:rsid w:val="00505942"/>
    <w:rsid w:val="00515452"/>
    <w:rsid w:val="00533D55"/>
    <w:rsid w:val="005629E3"/>
    <w:rsid w:val="00593F40"/>
    <w:rsid w:val="005B6B59"/>
    <w:rsid w:val="005C1786"/>
    <w:rsid w:val="00630896"/>
    <w:rsid w:val="006361CE"/>
    <w:rsid w:val="006C193B"/>
    <w:rsid w:val="006D4694"/>
    <w:rsid w:val="006E359E"/>
    <w:rsid w:val="006F2F66"/>
    <w:rsid w:val="007260D6"/>
    <w:rsid w:val="00733E5F"/>
    <w:rsid w:val="00764D6A"/>
    <w:rsid w:val="00793E3F"/>
    <w:rsid w:val="00797508"/>
    <w:rsid w:val="00797BE7"/>
    <w:rsid w:val="007E4F82"/>
    <w:rsid w:val="00817B50"/>
    <w:rsid w:val="00836A57"/>
    <w:rsid w:val="0087454D"/>
    <w:rsid w:val="008B444E"/>
    <w:rsid w:val="008B74BD"/>
    <w:rsid w:val="008C18B0"/>
    <w:rsid w:val="008D70BA"/>
    <w:rsid w:val="00902DA3"/>
    <w:rsid w:val="0099171C"/>
    <w:rsid w:val="009B05BC"/>
    <w:rsid w:val="009D1BCA"/>
    <w:rsid w:val="009D6D7F"/>
    <w:rsid w:val="00A04A28"/>
    <w:rsid w:val="00A26130"/>
    <w:rsid w:val="00A272F4"/>
    <w:rsid w:val="00A45B39"/>
    <w:rsid w:val="00A71EAC"/>
    <w:rsid w:val="00A90E02"/>
    <w:rsid w:val="00A97294"/>
    <w:rsid w:val="00AE58DE"/>
    <w:rsid w:val="00AE626A"/>
    <w:rsid w:val="00AF6747"/>
    <w:rsid w:val="00AF6A55"/>
    <w:rsid w:val="00AF73DA"/>
    <w:rsid w:val="00B24D1A"/>
    <w:rsid w:val="00B56F83"/>
    <w:rsid w:val="00BE3CE1"/>
    <w:rsid w:val="00C13EB2"/>
    <w:rsid w:val="00C4565E"/>
    <w:rsid w:val="00C576DA"/>
    <w:rsid w:val="00C6278A"/>
    <w:rsid w:val="00C83123"/>
    <w:rsid w:val="00C91276"/>
    <w:rsid w:val="00CE6268"/>
    <w:rsid w:val="00CF2AC9"/>
    <w:rsid w:val="00D02EE6"/>
    <w:rsid w:val="00D30805"/>
    <w:rsid w:val="00D3630D"/>
    <w:rsid w:val="00D443E9"/>
    <w:rsid w:val="00D9239B"/>
    <w:rsid w:val="00D93B78"/>
    <w:rsid w:val="00DA4777"/>
    <w:rsid w:val="00DB0FEE"/>
    <w:rsid w:val="00DB109E"/>
    <w:rsid w:val="00DB3770"/>
    <w:rsid w:val="00DC41F6"/>
    <w:rsid w:val="00DC5C29"/>
    <w:rsid w:val="00DE3EFA"/>
    <w:rsid w:val="00E030E4"/>
    <w:rsid w:val="00E06609"/>
    <w:rsid w:val="00E81415"/>
    <w:rsid w:val="00E8172E"/>
    <w:rsid w:val="00EA1C5A"/>
    <w:rsid w:val="00EE02E9"/>
    <w:rsid w:val="00EF15DF"/>
    <w:rsid w:val="00F1181D"/>
    <w:rsid w:val="00F13904"/>
    <w:rsid w:val="00F13E93"/>
    <w:rsid w:val="00F42620"/>
    <w:rsid w:val="00F44FCD"/>
    <w:rsid w:val="00F44FDD"/>
    <w:rsid w:val="00F52CCB"/>
    <w:rsid w:val="00F97870"/>
    <w:rsid w:val="00F97C4B"/>
    <w:rsid w:val="00FA29B1"/>
    <w:rsid w:val="00FE3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62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CE626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6609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4F3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E6268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CE6268"/>
    <w:rPr>
      <w:rFonts w:ascii="Cambria" w:hAnsi="Cambria" w:cs="Times New Roman"/>
      <w:b/>
      <w:bCs/>
      <w:kern w:val="32"/>
      <w:sz w:val="32"/>
      <w:szCs w:val="32"/>
      <w:lang w:bidi="ar-SA"/>
    </w:rPr>
  </w:style>
  <w:style w:type="paragraph" w:customStyle="1" w:styleId="1">
    <w:name w:val="Абзац списка1"/>
    <w:basedOn w:val="Normal"/>
    <w:uiPriority w:val="99"/>
    <w:rsid w:val="00CE62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E6268"/>
    <w:pPr>
      <w:autoSpaceDE w:val="0"/>
      <w:autoSpaceDN w:val="0"/>
      <w:adjustRightInd w:val="0"/>
    </w:pPr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CE6268"/>
    <w:rPr>
      <w:rFonts w:ascii="Arial" w:hAnsi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0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1043</Words>
  <Characters>5946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15</cp:revision>
  <cp:lastPrinted>2019-01-11T08:13:00Z</cp:lastPrinted>
  <dcterms:created xsi:type="dcterms:W3CDTF">2016-01-11T09:06:00Z</dcterms:created>
  <dcterms:modified xsi:type="dcterms:W3CDTF">2020-07-12T05:55:00Z</dcterms:modified>
</cp:coreProperties>
</file>